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D68" w:rsidRDefault="00EF2D68" w:rsidP="00EF2D68">
      <w:pPr>
        <w:pStyle w:val="NoSpacing"/>
      </w:pPr>
      <w:r>
        <w:rPr>
          <w:u w:val="single"/>
        </w:rPr>
        <w:t>John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EF2D68" w:rsidRDefault="00EF2D68" w:rsidP="00EF2D68">
      <w:pPr>
        <w:pStyle w:val="NoSpacing"/>
      </w:pPr>
    </w:p>
    <w:p w:rsidR="00EF2D68" w:rsidRDefault="00EF2D68" w:rsidP="00EF2D68">
      <w:pPr>
        <w:pStyle w:val="NoSpacing"/>
      </w:pPr>
    </w:p>
    <w:p w:rsidR="00EF2D68" w:rsidRDefault="00EF2D68" w:rsidP="00EF2D68">
      <w:pPr>
        <w:pStyle w:val="NoSpacing"/>
      </w:pPr>
      <w:r>
        <w:t>16 Jun.1433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:rsidR="00EF2D68" w:rsidRDefault="00EF2D68" w:rsidP="00EF2D68">
      <w:pPr>
        <w:pStyle w:val="NoSpacing"/>
      </w:pPr>
      <w:r>
        <w:tab/>
      </w:r>
      <w:r>
        <w:tab/>
        <w:t xml:space="preserve">into lands of the late Katherine </w:t>
      </w:r>
      <w:proofErr w:type="spellStart"/>
      <w:r>
        <w:t>Dru</w:t>
      </w:r>
      <w:proofErr w:type="spellEnd"/>
      <w:r>
        <w:t>(q.v.).</w:t>
      </w:r>
    </w:p>
    <w:p w:rsidR="00EF2D68" w:rsidRDefault="00EF2D68" w:rsidP="00EF2D6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23-16)</w:t>
      </w:r>
    </w:p>
    <w:p w:rsidR="00EF2D68" w:rsidRDefault="00EF2D68" w:rsidP="00EF2D68">
      <w:pPr>
        <w:pStyle w:val="NoSpacing"/>
      </w:pPr>
    </w:p>
    <w:p w:rsidR="00EF2D68" w:rsidRDefault="00EF2D68" w:rsidP="00EF2D68">
      <w:pPr>
        <w:pStyle w:val="NoSpacing"/>
      </w:pPr>
    </w:p>
    <w:p w:rsidR="00EF2D68" w:rsidRPr="007D53EB" w:rsidRDefault="00EF2D68" w:rsidP="00EF2D68">
      <w:pPr>
        <w:pStyle w:val="NoSpacing"/>
      </w:pPr>
      <w:r>
        <w:t>20 April 2017</w:t>
      </w:r>
    </w:p>
    <w:p w:rsidR="006B2F86" w:rsidRPr="00EF2D68" w:rsidRDefault="00EF2D68" w:rsidP="00E71FC3">
      <w:pPr>
        <w:pStyle w:val="NoSpacing"/>
      </w:pPr>
      <w:bookmarkStart w:id="0" w:name="_GoBack"/>
      <w:bookmarkEnd w:id="0"/>
    </w:p>
    <w:sectPr w:rsidR="006B2F86" w:rsidRPr="00EF2D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D68" w:rsidRDefault="00EF2D68" w:rsidP="00E71FC3">
      <w:pPr>
        <w:spacing w:after="0" w:line="240" w:lineRule="auto"/>
      </w:pPr>
      <w:r>
        <w:separator/>
      </w:r>
    </w:p>
  </w:endnote>
  <w:endnote w:type="continuationSeparator" w:id="0">
    <w:p w:rsidR="00EF2D68" w:rsidRDefault="00EF2D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D68" w:rsidRDefault="00EF2D68" w:rsidP="00E71FC3">
      <w:pPr>
        <w:spacing w:after="0" w:line="240" w:lineRule="auto"/>
      </w:pPr>
      <w:r>
        <w:separator/>
      </w:r>
    </w:p>
  </w:footnote>
  <w:footnote w:type="continuationSeparator" w:id="0">
    <w:p w:rsidR="00EF2D68" w:rsidRDefault="00EF2D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2D6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AEA6A"/>
  <w15:chartTrackingRefBased/>
  <w15:docId w15:val="{93777727-8C81-4FEC-AF42-E9E07E80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2017-04-20T19:58:00Z</dcterms:created>
  <dcterms:modified xsi:type="dcterms:W3CDTF">2017-04-20T19:58:00Z</dcterms:modified>
</cp:coreProperties>
</file>